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60" w:rsidRDefault="00AC1660" w:rsidP="00E770E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各分工会俱乐部</w:t>
      </w:r>
      <w:r w:rsidRPr="009C3896">
        <w:rPr>
          <w:rFonts w:hint="eastAsia"/>
          <w:b/>
          <w:sz w:val="28"/>
          <w:szCs w:val="28"/>
        </w:rPr>
        <w:t>会员报名统计表</w:t>
      </w:r>
    </w:p>
    <w:p w:rsidR="00AC1660" w:rsidRPr="009C3896" w:rsidRDefault="00AC1660" w:rsidP="00E770E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（报名截止日期：</w:t>
      </w:r>
      <w:r>
        <w:rPr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</w:rPr>
        <w:t>日中午</w:t>
      </w:r>
      <w:r>
        <w:rPr>
          <w:b/>
          <w:sz w:val="28"/>
          <w:szCs w:val="28"/>
        </w:rPr>
        <w:t>12</w:t>
      </w:r>
      <w:r>
        <w:rPr>
          <w:rFonts w:hint="eastAsia"/>
          <w:b/>
          <w:sz w:val="28"/>
          <w:szCs w:val="28"/>
        </w:rPr>
        <w:t>点）</w:t>
      </w:r>
    </w:p>
    <w:p w:rsidR="00AC1660" w:rsidRPr="00E770EF" w:rsidRDefault="00AC166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</w:t>
      </w:r>
      <w:r w:rsidRPr="00E770EF">
        <w:rPr>
          <w:rFonts w:hint="eastAsia"/>
          <w:sz w:val="28"/>
          <w:szCs w:val="28"/>
        </w:rPr>
        <w:t>单位</w:t>
      </w:r>
      <w:r w:rsidRPr="00E770EF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8"/>
        <w:gridCol w:w="1440"/>
        <w:gridCol w:w="900"/>
        <w:gridCol w:w="2700"/>
        <w:gridCol w:w="2340"/>
        <w:gridCol w:w="2880"/>
        <w:gridCol w:w="2880"/>
      </w:tblGrid>
      <w:tr w:rsidR="00AC1660" w:rsidRPr="007A78C1" w:rsidTr="0098127D">
        <w:trPr>
          <w:trHeight w:val="765"/>
        </w:trPr>
        <w:tc>
          <w:tcPr>
            <w:tcW w:w="1008" w:type="dxa"/>
            <w:vMerge w:val="restart"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 w:rsidRPr="007A78C1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  <w:vMerge w:val="restart"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 w:rsidRPr="007A78C1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vMerge w:val="restart"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 w:rsidRPr="007A78C1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700" w:type="dxa"/>
            <w:vMerge w:val="restart"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340" w:type="dxa"/>
            <w:vMerge w:val="restart"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所在部门</w:t>
            </w:r>
          </w:p>
        </w:tc>
        <w:tc>
          <w:tcPr>
            <w:tcW w:w="5760" w:type="dxa"/>
            <w:gridSpan w:val="2"/>
            <w:tcBorders>
              <w:bottom w:val="single" w:sz="4" w:space="0" w:color="auto"/>
            </w:tcBorders>
            <w:vAlign w:val="center"/>
          </w:tcPr>
          <w:p w:rsidR="00AC1660" w:rsidRPr="007A78C1" w:rsidRDefault="00AC1660" w:rsidP="009C3896">
            <w:pPr>
              <w:jc w:val="center"/>
              <w:rPr>
                <w:sz w:val="28"/>
                <w:szCs w:val="28"/>
              </w:rPr>
            </w:pPr>
            <w:r w:rsidRPr="007A78C1">
              <w:rPr>
                <w:rFonts w:hint="eastAsia"/>
                <w:sz w:val="28"/>
                <w:szCs w:val="28"/>
              </w:rPr>
              <w:t>参加</w:t>
            </w:r>
            <w:r>
              <w:rPr>
                <w:rFonts w:hint="eastAsia"/>
                <w:sz w:val="28"/>
                <w:szCs w:val="28"/>
              </w:rPr>
              <w:t>俱乐部</w:t>
            </w:r>
            <w:r w:rsidRPr="007A78C1">
              <w:rPr>
                <w:rFonts w:hint="eastAsia"/>
                <w:sz w:val="28"/>
                <w:szCs w:val="28"/>
              </w:rPr>
              <w:t>名称</w:t>
            </w:r>
          </w:p>
        </w:tc>
      </w:tr>
      <w:tr w:rsidR="00AC1660" w:rsidRPr="007A78C1" w:rsidTr="006B4D75">
        <w:trPr>
          <w:trHeight w:val="480"/>
        </w:trPr>
        <w:tc>
          <w:tcPr>
            <w:tcW w:w="1008" w:type="dxa"/>
            <w:vMerge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  <w:vAlign w:val="center"/>
          </w:tcPr>
          <w:p w:rsidR="00AC1660" w:rsidRDefault="00AC1660" w:rsidP="00703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Merge/>
            <w:vAlign w:val="center"/>
          </w:tcPr>
          <w:p w:rsidR="00AC1660" w:rsidRDefault="00AC1660" w:rsidP="00703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AC1660" w:rsidRPr="007A78C1" w:rsidRDefault="00AC1660" w:rsidP="0070366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第一选择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AC1660" w:rsidRPr="007A78C1" w:rsidRDefault="00AC1660" w:rsidP="009C3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第二选择</w:t>
            </w: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  <w:tr w:rsidR="00AC1660" w:rsidRPr="007A78C1" w:rsidTr="005973DF">
        <w:tc>
          <w:tcPr>
            <w:tcW w:w="1008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C1660" w:rsidRPr="007A78C1" w:rsidRDefault="00AC1660">
            <w:pPr>
              <w:rPr>
                <w:sz w:val="28"/>
                <w:szCs w:val="28"/>
              </w:rPr>
            </w:pPr>
          </w:p>
        </w:tc>
      </w:tr>
    </w:tbl>
    <w:p w:rsidR="00AC1660" w:rsidRPr="00E770EF" w:rsidRDefault="00AC1660">
      <w:pPr>
        <w:rPr>
          <w:sz w:val="28"/>
          <w:szCs w:val="28"/>
        </w:rPr>
      </w:pPr>
      <w:r w:rsidRPr="00E770EF">
        <w:rPr>
          <w:rFonts w:hint="eastAsia"/>
          <w:sz w:val="28"/>
          <w:szCs w:val="28"/>
        </w:rPr>
        <w:t>其他情况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未参加人员</w:t>
      </w:r>
      <w:r>
        <w:rPr>
          <w:sz w:val="28"/>
          <w:szCs w:val="28"/>
        </w:rPr>
        <w:t>):</w:t>
      </w:r>
    </w:p>
    <w:sectPr w:rsidR="00AC1660" w:rsidRPr="00E770EF" w:rsidSect="009C3896">
      <w:pgSz w:w="16838" w:h="11906" w:orient="landscape"/>
      <w:pgMar w:top="1246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0EF"/>
    <w:rsid w:val="00000419"/>
    <w:rsid w:val="000042C0"/>
    <w:rsid w:val="000079BC"/>
    <w:rsid w:val="000251D2"/>
    <w:rsid w:val="00056F82"/>
    <w:rsid w:val="00067B4D"/>
    <w:rsid w:val="00083BCD"/>
    <w:rsid w:val="00093F01"/>
    <w:rsid w:val="000D6ABC"/>
    <w:rsid w:val="00133901"/>
    <w:rsid w:val="001C4B9C"/>
    <w:rsid w:val="001F6508"/>
    <w:rsid w:val="002078AE"/>
    <w:rsid w:val="002B04AC"/>
    <w:rsid w:val="002C7675"/>
    <w:rsid w:val="002D7754"/>
    <w:rsid w:val="00301CF3"/>
    <w:rsid w:val="00362AE9"/>
    <w:rsid w:val="003640C7"/>
    <w:rsid w:val="00387E2A"/>
    <w:rsid w:val="003D7B48"/>
    <w:rsid w:val="003E7041"/>
    <w:rsid w:val="00405FB3"/>
    <w:rsid w:val="00440B94"/>
    <w:rsid w:val="00450340"/>
    <w:rsid w:val="0048225E"/>
    <w:rsid w:val="004B763D"/>
    <w:rsid w:val="004E255C"/>
    <w:rsid w:val="004E5FD1"/>
    <w:rsid w:val="00515039"/>
    <w:rsid w:val="0051793E"/>
    <w:rsid w:val="005262FA"/>
    <w:rsid w:val="00526413"/>
    <w:rsid w:val="00546973"/>
    <w:rsid w:val="00555116"/>
    <w:rsid w:val="00576919"/>
    <w:rsid w:val="005973DF"/>
    <w:rsid w:val="005C6D4D"/>
    <w:rsid w:val="0062202C"/>
    <w:rsid w:val="0062247C"/>
    <w:rsid w:val="00656DC8"/>
    <w:rsid w:val="00693AAE"/>
    <w:rsid w:val="00697A20"/>
    <w:rsid w:val="006A55B3"/>
    <w:rsid w:val="006B4D75"/>
    <w:rsid w:val="006F5904"/>
    <w:rsid w:val="00703668"/>
    <w:rsid w:val="0077595C"/>
    <w:rsid w:val="007A78C1"/>
    <w:rsid w:val="007B27ED"/>
    <w:rsid w:val="007C4B3E"/>
    <w:rsid w:val="007E3B76"/>
    <w:rsid w:val="00814224"/>
    <w:rsid w:val="00847ED6"/>
    <w:rsid w:val="00892508"/>
    <w:rsid w:val="0089342C"/>
    <w:rsid w:val="0089684E"/>
    <w:rsid w:val="008A0E02"/>
    <w:rsid w:val="008B2EEA"/>
    <w:rsid w:val="008E3A82"/>
    <w:rsid w:val="008E42E5"/>
    <w:rsid w:val="009113AD"/>
    <w:rsid w:val="00947A3B"/>
    <w:rsid w:val="0098127D"/>
    <w:rsid w:val="009B62A4"/>
    <w:rsid w:val="009C3896"/>
    <w:rsid w:val="00A01421"/>
    <w:rsid w:val="00A11995"/>
    <w:rsid w:val="00A20932"/>
    <w:rsid w:val="00A37F3D"/>
    <w:rsid w:val="00A82873"/>
    <w:rsid w:val="00AA2FAF"/>
    <w:rsid w:val="00AC1660"/>
    <w:rsid w:val="00AD4A01"/>
    <w:rsid w:val="00AE11F7"/>
    <w:rsid w:val="00B07DC2"/>
    <w:rsid w:val="00B22735"/>
    <w:rsid w:val="00B40C5D"/>
    <w:rsid w:val="00B43FEE"/>
    <w:rsid w:val="00B45172"/>
    <w:rsid w:val="00B5037E"/>
    <w:rsid w:val="00B71DF6"/>
    <w:rsid w:val="00B71F51"/>
    <w:rsid w:val="00BA6578"/>
    <w:rsid w:val="00BC41C7"/>
    <w:rsid w:val="00C23F4E"/>
    <w:rsid w:val="00C67429"/>
    <w:rsid w:val="00CA417D"/>
    <w:rsid w:val="00CB4102"/>
    <w:rsid w:val="00CB7E27"/>
    <w:rsid w:val="00CE2261"/>
    <w:rsid w:val="00CF1F3E"/>
    <w:rsid w:val="00D6346A"/>
    <w:rsid w:val="00D86507"/>
    <w:rsid w:val="00DA4512"/>
    <w:rsid w:val="00E27127"/>
    <w:rsid w:val="00E426CF"/>
    <w:rsid w:val="00E770EF"/>
    <w:rsid w:val="00E83FE7"/>
    <w:rsid w:val="00E92223"/>
    <w:rsid w:val="00EA2914"/>
    <w:rsid w:val="00EE1A6D"/>
    <w:rsid w:val="00EE5754"/>
    <w:rsid w:val="00EE6DF2"/>
    <w:rsid w:val="00F326E6"/>
    <w:rsid w:val="00F63B8D"/>
    <w:rsid w:val="00F926A6"/>
    <w:rsid w:val="00FA6CC6"/>
    <w:rsid w:val="00FB2931"/>
    <w:rsid w:val="00FC60D7"/>
    <w:rsid w:val="00FD1E44"/>
    <w:rsid w:val="00FF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CC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70E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0E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24</Words>
  <Characters>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微软用户</cp:lastModifiedBy>
  <cp:revision>4</cp:revision>
  <cp:lastPrinted>2014-06-04T07:19:00Z</cp:lastPrinted>
  <dcterms:created xsi:type="dcterms:W3CDTF">2014-06-03T07:12:00Z</dcterms:created>
  <dcterms:modified xsi:type="dcterms:W3CDTF">2014-06-09T01:24:00Z</dcterms:modified>
</cp:coreProperties>
</file>